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9385E" w14:textId="77777777" w:rsidR="003343BD" w:rsidRDefault="003343BD" w:rsidP="0033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PLANDON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5044059" w14:textId="77777777" w:rsidR="003343BD" w:rsidRDefault="003343BD" w:rsidP="0033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Weaver.</w:t>
      </w:r>
    </w:p>
    <w:p w14:paraId="0F2553C7" w14:textId="77777777" w:rsidR="003343BD" w:rsidRDefault="003343BD" w:rsidP="003343BD">
      <w:pPr>
        <w:pStyle w:val="NoSpacing"/>
        <w:rPr>
          <w:rFonts w:cs="Times New Roman"/>
          <w:szCs w:val="24"/>
        </w:rPr>
      </w:pPr>
    </w:p>
    <w:p w14:paraId="260BAAAC" w14:textId="77777777" w:rsidR="003343BD" w:rsidRDefault="003343BD" w:rsidP="003343BD">
      <w:pPr>
        <w:pStyle w:val="NoSpacing"/>
        <w:rPr>
          <w:rFonts w:cs="Times New Roman"/>
          <w:szCs w:val="24"/>
        </w:rPr>
      </w:pPr>
    </w:p>
    <w:p w14:paraId="289F56DC" w14:textId="77777777" w:rsidR="003343BD" w:rsidRDefault="003343BD" w:rsidP="0033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Warde</w:t>
      </w:r>
      <w:proofErr w:type="spellEnd"/>
      <w:r>
        <w:rPr>
          <w:rFonts w:cs="Times New Roman"/>
          <w:szCs w:val="24"/>
        </w:rPr>
        <w:t xml:space="preserve"> of Lynn, merchant(q.v.).</w:t>
      </w:r>
    </w:p>
    <w:p w14:paraId="03D40F9D" w14:textId="77777777" w:rsidR="003343BD" w:rsidRDefault="003343BD" w:rsidP="0033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967BDC4" w14:textId="77777777" w:rsidR="003343BD" w:rsidRDefault="003343BD" w:rsidP="003343BD">
      <w:pPr>
        <w:pStyle w:val="NoSpacing"/>
        <w:rPr>
          <w:rFonts w:cs="Times New Roman"/>
          <w:szCs w:val="24"/>
        </w:rPr>
      </w:pPr>
    </w:p>
    <w:p w14:paraId="1BE81033" w14:textId="77777777" w:rsidR="003343BD" w:rsidRDefault="003343BD" w:rsidP="003343BD">
      <w:pPr>
        <w:pStyle w:val="NoSpacing"/>
        <w:rPr>
          <w:rFonts w:cs="Times New Roman"/>
          <w:szCs w:val="24"/>
        </w:rPr>
      </w:pPr>
    </w:p>
    <w:p w14:paraId="30C24214" w14:textId="77777777" w:rsidR="003343BD" w:rsidRDefault="003343BD" w:rsidP="003343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194F1E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A0FD9" w14:textId="77777777" w:rsidR="003343BD" w:rsidRDefault="003343BD" w:rsidP="009139A6">
      <w:r>
        <w:separator/>
      </w:r>
    </w:p>
  </w:endnote>
  <w:endnote w:type="continuationSeparator" w:id="0">
    <w:p w14:paraId="3110A856" w14:textId="77777777" w:rsidR="003343BD" w:rsidRDefault="00334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23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6B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FD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96085" w14:textId="77777777" w:rsidR="003343BD" w:rsidRDefault="003343BD" w:rsidP="009139A6">
      <w:r>
        <w:separator/>
      </w:r>
    </w:p>
  </w:footnote>
  <w:footnote w:type="continuationSeparator" w:id="0">
    <w:p w14:paraId="5162CCA7" w14:textId="77777777" w:rsidR="003343BD" w:rsidRDefault="00334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7C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4A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7F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BD"/>
    <w:rsid w:val="000666E0"/>
    <w:rsid w:val="002510B7"/>
    <w:rsid w:val="003343B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EA324"/>
  <w15:chartTrackingRefBased/>
  <w15:docId w15:val="{988C44C3-86CC-46E1-B1FF-6FEFFCDF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43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2023-02-28T22:41:00Z</dcterms:created>
  <dcterms:modified xsi:type="dcterms:W3CDTF">2023-02-28T22:42:00Z</dcterms:modified>
</cp:coreProperties>
</file>